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62B4D" w14:textId="77777777" w:rsidR="00BC2949" w:rsidRDefault="00BC2949"/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68E70677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7A81CA9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17606A9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61277A4A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1EFDF9F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6288D0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3F7DF294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8B5AD9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77291B3C" w14:textId="38DF2FC6" w:rsidR="00BC2949" w:rsidRPr="00BC2949" w:rsidRDefault="00F166CD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D0192D">
              <w:rPr>
                <w:sz w:val="16"/>
                <w:szCs w:val="16"/>
              </w:rPr>
            </w:r>
            <w:r w:rsidR="00D0192D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F06B5E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551CF7F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DCFFB7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0EF007EA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D0192D">
              <w:rPr>
                <w:sz w:val="16"/>
                <w:szCs w:val="16"/>
              </w:rPr>
            </w:r>
            <w:r w:rsidR="00D0192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296C4824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3A18666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3575FC38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360F526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49A9A4C5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D0192D">
              <w:rPr>
                <w:sz w:val="16"/>
                <w:szCs w:val="16"/>
              </w:rPr>
            </w:r>
            <w:r w:rsidR="00D0192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0C22FDF9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6077232E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A59C41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30C56939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D0192D">
              <w:rPr>
                <w:sz w:val="16"/>
                <w:szCs w:val="16"/>
              </w:rPr>
            </w:r>
            <w:r w:rsidR="00D0192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20627DA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D7A8617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24D7318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58D7B3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2FBDEA11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D0192D">
              <w:rPr>
                <w:sz w:val="16"/>
                <w:szCs w:val="16"/>
              </w:rPr>
            </w:r>
            <w:r w:rsidR="00D0192D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23C96146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D0192D">
              <w:rPr>
                <w:sz w:val="16"/>
                <w:szCs w:val="16"/>
              </w:rPr>
            </w:r>
            <w:r w:rsidR="00D0192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7FA57EC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0AFCF1DC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4716330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E92FE9F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3F150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5FFDFA3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9AFDDE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AE071EF" w14:textId="787C593E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166CD">
              <w:rPr>
                <w:sz w:val="16"/>
                <w:szCs w:val="16"/>
              </w:rPr>
              <w:t xml:space="preserve"> </w:t>
            </w:r>
            <w:r w:rsidR="00D0192D">
              <w:rPr>
                <w:sz w:val="16"/>
                <w:szCs w:val="16"/>
              </w:rPr>
              <w:t>15</w:t>
            </w:r>
            <w:r w:rsidR="00F166CD">
              <w:rPr>
                <w:sz w:val="16"/>
                <w:szCs w:val="16"/>
              </w:rPr>
              <w:t>.06.2026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7F7FAC32" w14:textId="2BEC4871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166CD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4CE458E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D74FA28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AD92C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F502F5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3428FA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14F775" w14:textId="6DFE4826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166CD">
              <w:rPr>
                <w:sz w:val="16"/>
                <w:szCs w:val="16"/>
              </w:rPr>
              <w:t xml:space="preserve"> </w:t>
            </w:r>
            <w:r w:rsidR="00D0192D">
              <w:rPr>
                <w:sz w:val="16"/>
                <w:szCs w:val="16"/>
              </w:rPr>
              <w:t>15</w:t>
            </w:r>
            <w:r w:rsidR="00F166CD">
              <w:rPr>
                <w:sz w:val="16"/>
                <w:szCs w:val="16"/>
              </w:rPr>
              <w:t>.06.2026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2660811" w14:textId="2BC6F696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166CD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6C6BE3E5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2361606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6FF794B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0811BEC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2BCF9D0C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6C8B24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12673D2C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212B87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233A5810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10511A36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25D2AEB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DA2734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2CA69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8007D4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A9E958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E86470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EA9A3" w14:textId="50FFD5A9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F166CD">
              <w:rPr>
                <w:sz w:val="16"/>
                <w:szCs w:val="16"/>
              </w:rPr>
              <w:t xml:space="preserve"> </w:t>
            </w:r>
            <w:r w:rsidR="00D0192D">
              <w:rPr>
                <w:sz w:val="16"/>
                <w:szCs w:val="16"/>
              </w:rPr>
              <w:t>13</w:t>
            </w:r>
            <w:r w:rsidR="00F166CD">
              <w:rPr>
                <w:sz w:val="16"/>
                <w:szCs w:val="16"/>
              </w:rPr>
              <w:t>.08.2026</w:t>
            </w:r>
          </w:p>
        </w:tc>
      </w:tr>
      <w:tr w:rsidR="00BC2949" w:rsidRPr="008F6547" w14:paraId="10BB2E10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0DA2DAF" w14:textId="77777777" w:rsidR="00BC2949" w:rsidRDefault="00BC2949" w:rsidP="00BC2949">
            <w:pPr>
              <w:rPr>
                <w:b/>
              </w:rPr>
            </w:pPr>
          </w:p>
          <w:p w14:paraId="2D1778C7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78813AD6" w14:textId="77777777" w:rsidR="00BC2949" w:rsidRPr="008F6547" w:rsidRDefault="00BC2949" w:rsidP="00BC2949"/>
        </w:tc>
      </w:tr>
      <w:tr w:rsidR="00BC2949" w:rsidRPr="008F6547" w14:paraId="4142F83B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77E2DB46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550306DD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702B1EA1" w14:textId="77777777" w:rsidR="00BC2949" w:rsidRPr="008F6547" w:rsidRDefault="00BC2949" w:rsidP="00BC2949"/>
        </w:tc>
      </w:tr>
      <w:tr w:rsidR="00BC2949" w:rsidRPr="008F6547" w14:paraId="2DB43E64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139BF15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5F6465B0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299E01B5" w14:textId="77777777" w:rsidR="00BC2949" w:rsidRPr="008F6547" w:rsidRDefault="00BC2949" w:rsidP="00BC2949"/>
        </w:tc>
      </w:tr>
      <w:tr w:rsidR="00BC2949" w:rsidRPr="008F6547" w14:paraId="4CEB2788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6CA60A9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13BE28E1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74587B39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017C2C5A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3445EBB0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0132EB5A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197B8FBC" w14:textId="66DEF6F3" w:rsidR="00BC2949" w:rsidRPr="008F6547" w:rsidRDefault="00F166CD" w:rsidP="00BC2949">
            <w:r w:rsidRPr="00F166CD">
              <w:t>Kreishaus Sanierung Recklinghausen</w:t>
            </w:r>
          </w:p>
        </w:tc>
      </w:tr>
      <w:tr w:rsidR="00BC2949" w:rsidRPr="008F6547" w14:paraId="113DB32F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6F9819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92AFD21" w14:textId="77777777" w:rsidR="00BC2949" w:rsidRPr="008F6547" w:rsidRDefault="00BC2949" w:rsidP="00BC2949"/>
        </w:tc>
      </w:tr>
      <w:tr w:rsidR="00BC2949" w:rsidRPr="008F6547" w14:paraId="13D47F48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0FBD89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01E6F1BD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4F93E5D9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3B9A9" w14:textId="5BEB712B" w:rsidR="00BC2949" w:rsidRPr="008F6547" w:rsidRDefault="00BC2949" w:rsidP="00BC2949">
            <w:r>
              <w:t>(ZV)2</w:t>
            </w:r>
            <w:r w:rsidR="00F166CD">
              <w:t>3</w:t>
            </w:r>
            <w:r>
              <w:t>-</w:t>
            </w:r>
            <w:r w:rsidR="00F166CD">
              <w:t>149/26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27966455" w14:textId="36846C1E" w:rsidR="00BC2949" w:rsidRPr="008F6547" w:rsidRDefault="00F166CD" w:rsidP="00BC2949">
            <w:r w:rsidRPr="00F166CD">
              <w:t>2.310 Metallbau- und Verglasungsarbeiten (Rohrrahmentüren)</w:t>
            </w:r>
          </w:p>
        </w:tc>
      </w:tr>
      <w:tr w:rsidR="00BC2949" w:rsidRPr="008F6547" w14:paraId="3CA8CC73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E58EEB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5FB047EE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2B83404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7A7E495B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8C4646F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  <w:bookmarkEnd w:id="0"/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14DAA2C" w14:textId="77777777" w:rsidR="00BC2949" w:rsidRPr="00167A0F" w:rsidRDefault="00BC2949" w:rsidP="00BC2949">
            <w:r w:rsidRPr="00167A0F">
              <w:t>212</w:t>
            </w:r>
            <w:r>
              <w:t> EU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B864E7F" w14:textId="77777777" w:rsidR="00BC2949" w:rsidRPr="00520D3B" w:rsidRDefault="00BC2949" w:rsidP="00BC2949">
            <w:r>
              <w:t>Teilnahme</w:t>
            </w:r>
            <w:r w:rsidRPr="00167A0F">
              <w:t>bedingungen EU</w:t>
            </w:r>
          </w:p>
        </w:tc>
      </w:tr>
      <w:tr w:rsidR="00BC2949" w:rsidRPr="00520D3B" w14:paraId="34759930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9D1257D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79808F2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2E9C1244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3CEAAA0E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E82A227" w14:textId="77777777" w:rsidR="00BC2949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493723C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79226E2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04716F8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18AC1F7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33FE345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4FE8CEF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084DB07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ECFC165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33AFA22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89ADE45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020885D0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777B64D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6995F1F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34E2F61D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444A65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C0236C9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BFC75AC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3F3AF7E3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28163BB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8AE4081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FED7A16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471AD67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290FBDF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FE63AD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542CF84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1F1FFBE8" w14:textId="77777777" w:rsidR="00BC2949" w:rsidRPr="00520D3B" w:rsidRDefault="00BC2949" w:rsidP="00BC2949"/>
        </w:tc>
      </w:tr>
      <w:tr w:rsidR="00BC2949" w:rsidRPr="007F0B5C" w14:paraId="5F3DEF4C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BF84A0E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2BC2A11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6122C3F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2384D78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2500D39B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38B69E5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4AA1F7B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D8699C2" w14:textId="77777777" w:rsidR="00BC2949" w:rsidRPr="00167A0F" w:rsidRDefault="00BC2949" w:rsidP="00BC2949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FC58CC7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4D5825AE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0E42BBE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C6EF934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285B3049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8EEC5F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9AA50CA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5EA2149" w14:textId="77777777" w:rsidR="00BC2949" w:rsidRPr="00167A0F" w:rsidRDefault="00BC2949" w:rsidP="00BC2949">
            <w:r w:rsidRPr="00167A0F">
              <w:t>225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220BC770" w14:textId="77777777" w:rsidR="00BC2949" w:rsidRPr="001C5934" w:rsidRDefault="00BC2949" w:rsidP="00BC2949">
            <w:pPr>
              <w:rPr>
                <w:highlight w:val="yellow"/>
              </w:rPr>
            </w:pPr>
            <w:r w:rsidRPr="007F0B5C">
              <w:t>Stoffpreisgleitklausel</w:t>
            </w:r>
          </w:p>
        </w:tc>
      </w:tr>
      <w:tr w:rsidR="00BC2949" w:rsidRPr="00520D3B" w14:paraId="2D99581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2D6A00" w14:textId="77777777" w:rsidR="00BC2949" w:rsidRPr="00C9557B" w:rsidRDefault="00BC2949" w:rsidP="00BC2949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D0192D">
              <w:fldChar w:fldCharType="separate"/>
            </w:r>
            <w:r w:rsidRPr="0064757A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8485099" w14:textId="77777777" w:rsidR="00BC2949" w:rsidRPr="00C9557B" w:rsidRDefault="00BC2949" w:rsidP="00BC2949">
            <w:r w:rsidRPr="00C9557B">
              <w:t>228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948EC2D" w14:textId="77777777" w:rsidR="00BC2949" w:rsidRPr="00C9557B" w:rsidRDefault="00BC2949" w:rsidP="00BC2949">
            <w:r>
              <w:t>Nichteisenmetalle</w:t>
            </w:r>
          </w:p>
        </w:tc>
      </w:tr>
      <w:tr w:rsidR="00BC2949" w:rsidRPr="00520D3B" w14:paraId="020FF90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ED50062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C7C98DF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301AB28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548976A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9D10657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2ED0310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99B43EB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1E727B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89A7854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907122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3F50EBCA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2B321D5E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8E587F1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89CF355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82FC200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5FC2A50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C9D6ECC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EB0652B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0261363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14FE26F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94255F0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0E7A1D8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138A427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7AC7BFB5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2A81F0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lastRenderedPageBreak/>
              <w:t>C) die, soweit erforderlich, ausgefüllt mit dem Angebot einzureichen sind</w:t>
            </w:r>
          </w:p>
        </w:tc>
      </w:tr>
      <w:tr w:rsidR="009A5F33" w:rsidRPr="00520D3B" w14:paraId="4B3CD983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C1275C4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t>Siehe Formblatt 216</w:t>
            </w:r>
          </w:p>
        </w:tc>
      </w:tr>
      <w:tr w:rsidR="00BC2949" w:rsidRPr="00945700" w14:paraId="2E97789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8715359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2A86D58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3FA0B0E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38F8B465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BA73CA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2A4EBE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82D6062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3FD75356" w14:textId="77777777" w:rsidR="00BC2949" w:rsidRPr="00520D3B" w:rsidRDefault="00BC2949" w:rsidP="00BC2949"/>
        </w:tc>
      </w:tr>
      <w:tr w:rsidR="00BC2949" w:rsidRPr="00520D3B" w14:paraId="45E5AD1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BF9BDDA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46F526FE" w14:textId="77777777" w:rsidR="00BC2949" w:rsidRPr="00520D3B" w:rsidRDefault="00BC2949" w:rsidP="00BC2949"/>
        </w:tc>
      </w:tr>
      <w:tr w:rsidR="00BC2949" w:rsidRPr="00520D3B" w14:paraId="62956E5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72E7539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6C53B6B7" w14:textId="77777777" w:rsidR="00BC2949" w:rsidRPr="00520D3B" w:rsidRDefault="00BC2949" w:rsidP="00BC2949"/>
        </w:tc>
      </w:tr>
      <w:tr w:rsidR="00BC2949" w:rsidRPr="00520D3B" w14:paraId="2946A64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9B79E3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43D287A" w14:textId="77777777" w:rsidR="00BC2949" w:rsidRPr="00520D3B" w:rsidRDefault="00BC2949" w:rsidP="00BC2949"/>
        </w:tc>
      </w:tr>
      <w:tr w:rsidR="00BC2949" w:rsidRPr="00520D3B" w14:paraId="59C94BDB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6653F4B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4539E9C0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3110EE38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A6FF9FC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54D601D3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11853A0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18FA9C4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70B2B9" w14:textId="77777777" w:rsidR="00BC2949" w:rsidRPr="00520D3B" w:rsidRDefault="00BC2949" w:rsidP="00BC2949"/>
        </w:tc>
      </w:tr>
      <w:tr w:rsidR="00BC2949" w:rsidRPr="00520D3B" w14:paraId="227044B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F10CC34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276CBAC" w14:textId="77777777" w:rsidR="00BC2949" w:rsidRPr="00520D3B" w:rsidRDefault="00BC2949" w:rsidP="00BC2949"/>
        </w:tc>
      </w:tr>
      <w:tr w:rsidR="00BC2949" w:rsidRPr="00520D3B" w14:paraId="32E0308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80952BD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B7EBDC" w14:textId="77777777" w:rsidR="00BC2949" w:rsidRPr="00520D3B" w:rsidRDefault="00BC2949" w:rsidP="00BC2949"/>
        </w:tc>
      </w:tr>
      <w:tr w:rsidR="00BC2949" w:rsidRPr="008A13F3" w14:paraId="457A96C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DB2DAE6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848F4F" w14:textId="77777777" w:rsidR="00BC2949" w:rsidRPr="006B28BB" w:rsidRDefault="00BC2949" w:rsidP="00BC2949"/>
        </w:tc>
      </w:tr>
      <w:tr w:rsidR="00BC2949" w:rsidRPr="00520D3B" w14:paraId="1366FAD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AF80CCB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690F84CF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5DE245AB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0B153A1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7D717494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C978677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6C0E58CC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1A0B2B19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4925651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7D062156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6F39DE1F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152AACA6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9811DD9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2962D76A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FEEBF38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2A7C8687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212E25F6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0273170D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1448088B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743A504C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641C535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243745C4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777C3CED" w14:textId="77777777" w:rsidR="00BC2949" w:rsidRPr="00D9220D" w:rsidRDefault="00BC2949" w:rsidP="00BC2949"/>
        </w:tc>
      </w:tr>
      <w:tr w:rsidR="00BC2949" w:rsidRPr="00520D3B" w14:paraId="53F47286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C276BB7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0F5C5248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63CD3EF0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22C7B09E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63DA69C0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4D17DA3E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271C6127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06C7ECD6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3ED59526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64E4266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61CF60C2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6BBFD7A1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39C01D92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1A3B3B0A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6D54AFAB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5985DAB8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FA35F25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3A643732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F249B3C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5463A3B1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1A6504F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3E5D5B52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D8B9199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7698204C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E85303C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0AF95F35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51BEDC8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5B7DFA54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5849FD0E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BC61CF1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A51153B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33A83D72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5F22DFD1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297DD63B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5B906E99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4EEFC344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3AFA04B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F14624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5E1CBE86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0FC606A8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2FD5BB45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492D3D8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3F423F7E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7E0994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3FF3BEB5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B8A9E9C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6B7AB8C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4E7FF4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339BC68" w14:textId="50A15984" w:rsidR="00BC2949" w:rsidRPr="00520D3B" w:rsidRDefault="00F166CD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68FDCBA7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3EDFC33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E0EC450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78E292B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23CE5D58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75FDC61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9513BC6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C6EDB25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33D9E778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4991B5F1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69073DA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3A5AE56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61DD975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622C2A87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36872C1" w14:textId="77777777" w:rsidR="00BC2949" w:rsidRPr="00646BD5" w:rsidDel="00167A0F" w:rsidRDefault="00BC2949" w:rsidP="00BC2949">
            <w:r>
              <w:t>eine maximale Anzahl an Losen: siehe Bekanntmachung oder Aufforderung zur Interessensbestä</w:t>
            </w:r>
            <w:r>
              <w:lastRenderedPageBreak/>
              <w:t>tigung</w:t>
            </w:r>
          </w:p>
        </w:tc>
      </w:tr>
      <w:tr w:rsidR="00BC2949" w:rsidRPr="00520D3B" w14:paraId="2D2F3DA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5D57DA5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A420971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2712079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D0192D">
              <w:rPr>
                <w:b/>
              </w:rPr>
            </w:r>
            <w:r w:rsidR="00D0192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8F79580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002F2B9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85CBD3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8D4558D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34E2E940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001B0CBA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28C3F232" w14:textId="77777777" w:rsidR="00BC2949" w:rsidRDefault="00BC2949" w:rsidP="00BC2949"/>
        </w:tc>
      </w:tr>
      <w:tr w:rsidR="00BC2949" w:rsidRPr="00520D3B" w14:paraId="102B1A6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CA88717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58535685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3991932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0A01B4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94398C2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D0192D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31483121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216F6FB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0C65885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43E9FA2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17F0855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0DAE891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B1E446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332293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1663CCA5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13431F5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BCF200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40DC95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2FF141F5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57C0E72" w14:textId="77777777" w:rsidR="00BC2949" w:rsidRDefault="00BC2949" w:rsidP="00BC2949"/>
        </w:tc>
      </w:tr>
      <w:tr w:rsidR="00BC2949" w:rsidRPr="00520D3B" w14:paraId="687481B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15B34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88B9BDD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EE7246E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46D842D" w14:textId="77777777" w:rsidR="00BC2949" w:rsidRDefault="00BC2949" w:rsidP="00BC2949"/>
        </w:tc>
      </w:tr>
      <w:tr w:rsidR="00BC2949" w:rsidRPr="00520D3B" w14:paraId="08E8669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A0713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E2425DF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BCD9C26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49EC4A3A" w14:textId="77777777" w:rsidR="00BC2949" w:rsidRDefault="00BC2949" w:rsidP="00BC2949"/>
        </w:tc>
      </w:tr>
      <w:tr w:rsidR="00BC2949" w:rsidRPr="00520D3B" w14:paraId="0C765601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6B5832E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3A53F09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2CE131F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6C04CED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01E9C29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40EE06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2F845FA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39A173F1" w14:textId="77777777" w:rsidR="00BC2949" w:rsidRDefault="00BC2949" w:rsidP="00BC2949">
            <w:r>
              <w:t>zugelassen.</w:t>
            </w:r>
          </w:p>
        </w:tc>
      </w:tr>
      <w:tr w:rsidR="00BC2949" w:rsidRPr="00520D3B" w14:paraId="10E48F4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FDACCC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7EE0746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5199B5E9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4E68624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B5A46C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15A16E9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382DC196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23A32597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58ED58C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6BC2C480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44E5E181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4208EEED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6DF65584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29F94A81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5BABEED5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3D5FF43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E3B97A0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F34938A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F0CFABC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FFBE3D3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39DBABC2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5289E4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24DABEB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8C915D7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755786CF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0A64DE6D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59155B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39522C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6B63A9D1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976B75A" w14:textId="77777777" w:rsidR="00BC2949" w:rsidRPr="00520D3B" w:rsidRDefault="00BC2949" w:rsidP="00BC2949"/>
        </w:tc>
      </w:tr>
      <w:tr w:rsidR="00BC2949" w:rsidRPr="00520D3B" w14:paraId="5F6580BE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AB5B032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7355BA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5093E27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EA23203" w14:textId="77777777" w:rsidR="00BC2949" w:rsidRPr="00520D3B" w:rsidRDefault="00BC2949" w:rsidP="00BC2949"/>
        </w:tc>
      </w:tr>
      <w:tr w:rsidR="00BC2949" w:rsidRPr="00520D3B" w14:paraId="0EFEA2B2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408E957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4EC9328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2D65C98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4AAFED2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5E8AC13C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9B4496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471AE5D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83B28D6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209A67BF" w14:textId="77777777" w:rsidR="00BC2949" w:rsidRPr="00520D3B" w:rsidRDefault="00BC2949" w:rsidP="00BC2949"/>
        </w:tc>
      </w:tr>
      <w:tr w:rsidR="00BC2949" w:rsidRPr="00520D3B" w14:paraId="2A6BC96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C23F324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5A33657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0C8B20C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2E6316BB" w14:textId="77777777" w:rsidR="00BC2949" w:rsidRPr="00520D3B" w:rsidRDefault="00BC2949" w:rsidP="00BC2949"/>
        </w:tc>
      </w:tr>
      <w:tr w:rsidR="00BC2949" w:rsidRPr="00520D3B" w14:paraId="03BC4A25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419F549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72E39538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FE08789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08D6D878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697529D5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4ED2B9A7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05291D61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1558C052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505FFBFF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353B1C6E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7BE8193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227DC789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D0192D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4E5C9229" w14:textId="77777777" w:rsidR="00BC2949" w:rsidRPr="00520D3B" w:rsidRDefault="00BC2949" w:rsidP="00BC2949"/>
        </w:tc>
      </w:tr>
      <w:tr w:rsidR="00BC2949" w:rsidRPr="00520D3B" w14:paraId="648DACF4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533BF5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4D2FE312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412704CD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10F00F75" w14:textId="77777777" w:rsidR="00BC2949" w:rsidRPr="00520D3B" w:rsidRDefault="00BC2949" w:rsidP="00BC2949"/>
        </w:tc>
      </w:tr>
      <w:tr w:rsidR="00BC2949" w:rsidRPr="00905B2B" w14:paraId="361A13E7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A310859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07D838E8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217A4908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6B506FA7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46588C9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0BCAAA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86A9FF2" w14:textId="0EADC615" w:rsidR="00BC2949" w:rsidRPr="00520D3B" w:rsidRDefault="00F166CD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4D86C5A1" w14:textId="77777777" w:rsidR="00BC2949" w:rsidRPr="00520D3B" w:rsidRDefault="00BC2949" w:rsidP="00BC2949">
            <w:r>
              <w:t xml:space="preserve">Zuschlagskriterium </w:t>
            </w:r>
            <w:r w:rsidRPr="00FB131E">
              <w:t>Preis</w:t>
            </w:r>
          </w:p>
        </w:tc>
      </w:tr>
      <w:tr w:rsidR="00BC2949" w:rsidRPr="00520D3B" w14:paraId="5989132E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E16C4FD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A8FFDF8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610EE7B0" w14:textId="77777777" w:rsidR="00BC2949" w:rsidRDefault="00BC2949" w:rsidP="00BC2949">
            <w:r>
              <w:t>Der Preis wird aus der Wertungssumme des Angebotes ermittelt.</w:t>
            </w:r>
          </w:p>
          <w:p w14:paraId="13DB278D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2B4BB0A5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AB1A612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0C3D02FE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BA886E5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4216E2D7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1C47F4A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A53E917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4021DB77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6DED4257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11243D62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30926DA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3CE292D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6539752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3FE0F08B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3378D079" w14:textId="77777777" w:rsidR="00BC2949" w:rsidRDefault="00BC2949" w:rsidP="00BC2949">
            <w:r>
              <w:t>Elektronisch</w:t>
            </w:r>
          </w:p>
        </w:tc>
      </w:tr>
      <w:tr w:rsidR="00BC2949" w:rsidRPr="00520D3B" w14:paraId="6A1698EE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B2816A0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2BF8CDC5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02FAC9A6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66DD905B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FF5C21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2314B1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13B6DAC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CF7ECE4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2E47CE01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1D9B6CA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8F3B2A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681A5B08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562326FC" w14:textId="77777777" w:rsidR="00BC2949" w:rsidRDefault="00BC2949" w:rsidP="00BC2949">
            <w:r>
              <w:t>Schriftlich</w:t>
            </w:r>
          </w:p>
        </w:tc>
      </w:tr>
      <w:tr w:rsidR="00BC2949" w:rsidRPr="00520D3B" w14:paraId="34C6002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EA46470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3ADFCBF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539FB3F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2AFFDC8A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4BC58D9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38A957F2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0E8501A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0C79E10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7507A067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192D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40A19265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1179F3A7" w14:textId="77777777" w:rsidR="00BC2949" w:rsidRPr="00520D3B" w:rsidRDefault="00BC2949" w:rsidP="00BC2949"/>
        </w:tc>
      </w:tr>
      <w:tr w:rsidR="00BC2949" w:rsidRPr="00520D3B" w14:paraId="2247049B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1F9DD936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05A2A92A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4C405ABE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5BE6047D" w14:textId="77777777" w:rsidR="00BC2949" w:rsidRPr="00520D3B" w:rsidRDefault="00BC2949" w:rsidP="00BC2949"/>
        </w:tc>
      </w:tr>
      <w:tr w:rsidR="00BC2949" w:rsidRPr="00520D3B" w14:paraId="44A6510E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198875F1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23216AE8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540EFD47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5E177312" w14:textId="77777777" w:rsidR="00BC2949" w:rsidRPr="00520D3B" w:rsidRDefault="00BC2949" w:rsidP="00BC2949"/>
        </w:tc>
      </w:tr>
      <w:tr w:rsidR="00BC2949" w:rsidRPr="00520D3B" w14:paraId="7D45EE3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8065E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7D2CE6C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71ECE29D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ED05372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191E47B5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39B1B801" w14:textId="77777777" w:rsidR="00BC2949" w:rsidRPr="005B733A" w:rsidRDefault="00BC2949" w:rsidP="00BC2949"/>
        </w:tc>
      </w:tr>
      <w:tr w:rsidR="00BC2949" w:rsidRPr="005B733A" w14:paraId="75C91754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BEA297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7703094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60480AD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7290F6F5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0F158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9879250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04DCA2" w14:textId="77777777" w:rsidR="00BC2949" w:rsidRPr="00520D3B" w:rsidRDefault="00BC2949" w:rsidP="00BC2949"/>
        </w:tc>
      </w:tr>
      <w:tr w:rsidR="00BC2949" w:rsidRPr="005B733A" w14:paraId="0946E93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5F197A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1613C8D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6A5CE841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1D45D1E9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CE60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C068BC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EF33A" w14:textId="77777777" w:rsidR="00BC2949" w:rsidRPr="00520D3B" w:rsidRDefault="00BC2949" w:rsidP="00BC2949"/>
        </w:tc>
      </w:tr>
      <w:tr w:rsidR="00BC2949" w:rsidRPr="00520D3B" w14:paraId="27696CE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A92A952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077661D2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63935D26" w14:textId="77777777" w:rsidR="00BC2949" w:rsidRPr="00520D3B" w:rsidRDefault="00BC2949" w:rsidP="00BC2949"/>
        </w:tc>
      </w:tr>
      <w:tr w:rsidR="00BC2949" w:rsidRPr="00520D3B" w14:paraId="11F14C8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28465B7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C3ED7FF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429B2B72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1115FF5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3130E27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5DE8E8D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60FA4C4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1FA46EC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6D0BAE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165F63D" w14:textId="77777777" w:rsidR="00BC2949" w:rsidRPr="00520D3B" w:rsidRDefault="00BC2949" w:rsidP="00BC2949"/>
        </w:tc>
      </w:tr>
      <w:tr w:rsidR="00BC2949" w:rsidRPr="00520D3B" w14:paraId="056C475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23BBD37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8D69B6E" w14:textId="77777777" w:rsidR="00BC2949" w:rsidRDefault="00BC2949" w:rsidP="00BC2949">
            <w:r w:rsidRPr="009C20EF">
              <w:t>Vergabekammer Westfalen</w:t>
            </w:r>
          </w:p>
          <w:p w14:paraId="6C15AA7F" w14:textId="77777777" w:rsidR="00BC2949" w:rsidRDefault="00BC2949" w:rsidP="00BC2949">
            <w:r w:rsidRPr="009C20EF">
              <w:t>Albrecht-Thaer-Str. 9</w:t>
            </w:r>
          </w:p>
          <w:p w14:paraId="163AAB52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63CB32E4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2DC3CFA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5F8DD3F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74C862A" w14:textId="77777777" w:rsidR="00BC2949" w:rsidRPr="00520D3B" w:rsidRDefault="00BC2949" w:rsidP="00BC2949"/>
        </w:tc>
      </w:tr>
      <w:tr w:rsidR="00BC2949" w:rsidRPr="006C0DBB" w14:paraId="036EB98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C01FDB4" w14:textId="73FD8AAC" w:rsidR="00BC2949" w:rsidRPr="006C0DBB" w:rsidRDefault="00563695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  <w:r>
              <w:t xml:space="preserve">10      </w:t>
            </w:r>
            <w:r w:rsidRPr="00563695">
              <w:t>Besondere Vereinbarung / Überprüfungsklausel</w:t>
            </w:r>
          </w:p>
        </w:tc>
      </w:tr>
      <w:tr w:rsidR="00BC2949" w:rsidRPr="00520D3B" w14:paraId="5C4AB97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9D079C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tbl>
            <w:tblPr>
              <w:tblW w:w="9960" w:type="dxa"/>
              <w:tblLayout w:type="fixed"/>
              <w:tblLook w:val="01E0" w:firstRow="1" w:lastRow="1" w:firstColumn="1" w:lastColumn="1" w:noHBand="0" w:noVBand="0"/>
            </w:tblPr>
            <w:tblGrid>
              <w:gridCol w:w="9960"/>
            </w:tblGrid>
            <w:tr w:rsidR="00563695" w14:paraId="58BD2BD5" w14:textId="77777777" w:rsidTr="00563695">
              <w:trPr>
                <w:trHeight w:val="284"/>
              </w:trPr>
              <w:tc>
                <w:tcPr>
                  <w:tcW w:w="9463" w:type="dxa"/>
                  <w:noWrap/>
                  <w:vAlign w:val="center"/>
                  <w:hideMark/>
                </w:tcPr>
                <w:p w14:paraId="43E86D40" w14:textId="77777777" w:rsidR="00563695" w:rsidRDefault="00563695" w:rsidP="00563695">
                  <w:r>
                    <w:t xml:space="preserve">Für den Fall, dass der Ausschreibungsgewinner vor vollständiger Leistungserbringung wegen Kündigung, Insolvenz oder aus einem anderen Grunde endgültig ausfällt, behält sich der Auftraggeber vor, </w:t>
                  </w:r>
                </w:p>
                <w:p w14:paraId="46B3FC74" w14:textId="77777777" w:rsidR="00563695" w:rsidRDefault="00563695" w:rsidP="00563695">
                  <w:r>
                    <w:t xml:space="preserve">die verbleibenden Arbeiten den übrigen Bietern in der Reihenfolge des Ausschreibungsergebnisses </w:t>
                  </w:r>
                </w:p>
                <w:p w14:paraId="01E8BD92" w14:textId="77777777" w:rsidR="00563695" w:rsidRDefault="00563695" w:rsidP="00563695">
                  <w:r>
                    <w:t>bis Platz 5 auf der Grundlage ihrer Angebote anzutragen.</w:t>
                  </w:r>
                </w:p>
              </w:tc>
            </w:tr>
            <w:tr w:rsidR="00563695" w14:paraId="0966C653" w14:textId="77777777" w:rsidTr="00563695">
              <w:trPr>
                <w:trHeight w:val="284"/>
              </w:trPr>
              <w:tc>
                <w:tcPr>
                  <w:tcW w:w="9463" w:type="dxa"/>
                  <w:noWrap/>
                  <w:vAlign w:val="center"/>
                </w:tcPr>
                <w:p w14:paraId="6C476125" w14:textId="77777777" w:rsidR="00563695" w:rsidRDefault="00563695" w:rsidP="00563695"/>
              </w:tc>
            </w:tr>
            <w:tr w:rsidR="00563695" w14:paraId="6C186B91" w14:textId="77777777" w:rsidTr="00563695">
              <w:trPr>
                <w:trHeight w:val="284"/>
              </w:trPr>
              <w:tc>
                <w:tcPr>
                  <w:tcW w:w="9463" w:type="dxa"/>
                  <w:noWrap/>
                  <w:vAlign w:val="center"/>
                </w:tcPr>
                <w:p w14:paraId="46D3179F" w14:textId="77777777" w:rsidR="00563695" w:rsidRDefault="00563695" w:rsidP="00563695">
                  <w:r>
                    <w:t>Preisanpassungsklausel für die auszuführende (Rest-) Arbeit:</w:t>
                  </w:r>
                </w:p>
                <w:p w14:paraId="2B3E14D1" w14:textId="77777777" w:rsidR="00563695" w:rsidRDefault="00563695" w:rsidP="00563695"/>
                <w:p w14:paraId="07B1588A" w14:textId="77777777" w:rsidR="00563695" w:rsidRDefault="00563695" w:rsidP="00563695">
                  <w:r>
                    <w:t>-</w:t>
                  </w:r>
                  <w:r>
                    <w:tab/>
                    <w:t>100 %                     + 3 %</w:t>
                  </w:r>
                </w:p>
                <w:p w14:paraId="399E6BF7" w14:textId="77777777" w:rsidR="00563695" w:rsidRDefault="00563695" w:rsidP="00563695">
                  <w:r>
                    <w:t>-</w:t>
                  </w:r>
                  <w:r>
                    <w:tab/>
                    <w:t xml:space="preserve">ab &lt; 70 %    RA      + 4 % </w:t>
                  </w:r>
                </w:p>
                <w:p w14:paraId="0DA0C7AA" w14:textId="77777777" w:rsidR="00563695" w:rsidRDefault="00563695" w:rsidP="00563695">
                  <w:r>
                    <w:t>-</w:t>
                  </w:r>
                  <w:r>
                    <w:tab/>
                    <w:t>bei &lt; 50 %   RA      + 5 %</w:t>
                  </w:r>
                </w:p>
              </w:tc>
            </w:tr>
          </w:tbl>
          <w:p w14:paraId="5DDC0222" w14:textId="77777777" w:rsidR="00BC2949" w:rsidRPr="00520D3B" w:rsidRDefault="00BC2949" w:rsidP="00BC2949"/>
        </w:tc>
      </w:tr>
      <w:tr w:rsidR="00BC2949" w:rsidRPr="00520D3B" w14:paraId="7A4F547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9B96E9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9D422FF" w14:textId="77777777" w:rsidR="00BC2949" w:rsidRPr="00520D3B" w:rsidRDefault="00BC2949" w:rsidP="00BC2949"/>
        </w:tc>
      </w:tr>
      <w:tr w:rsidR="00BC2949" w:rsidRPr="00520D3B" w14:paraId="75D3845E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067820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2DF39CCF" w14:textId="77777777" w:rsidR="00BC2949" w:rsidRPr="00520D3B" w:rsidRDefault="00BC2949" w:rsidP="00BC2949"/>
        </w:tc>
      </w:tr>
    </w:tbl>
    <w:p w14:paraId="4E89FBD0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510A" w14:textId="77777777" w:rsidR="00AB151C" w:rsidRDefault="00AB151C">
      <w:r>
        <w:separator/>
      </w:r>
    </w:p>
    <w:p w14:paraId="4D6C99D0" w14:textId="77777777" w:rsidR="00AB151C" w:rsidRDefault="00AB151C"/>
    <w:p w14:paraId="5A55AEB5" w14:textId="77777777" w:rsidR="00AB151C" w:rsidRDefault="00AB151C"/>
  </w:endnote>
  <w:endnote w:type="continuationSeparator" w:id="0">
    <w:p w14:paraId="686BEB1D" w14:textId="77777777" w:rsidR="00AB151C" w:rsidRDefault="00AB151C">
      <w:r>
        <w:continuationSeparator/>
      </w:r>
    </w:p>
    <w:p w14:paraId="0F279E91" w14:textId="77777777" w:rsidR="00AB151C" w:rsidRDefault="00AB151C"/>
    <w:p w14:paraId="7DFACAC8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74AED3C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C158452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08232FA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C3396A" wp14:editId="247E86C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DEA7DF4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7EEF161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1FE71D2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C09E" w14:textId="77777777" w:rsidR="00AB151C" w:rsidRDefault="00AB151C">
      <w:r>
        <w:separator/>
      </w:r>
    </w:p>
    <w:p w14:paraId="659561E9" w14:textId="77777777" w:rsidR="00AB151C" w:rsidRDefault="00AB151C"/>
    <w:p w14:paraId="2EDA12CB" w14:textId="77777777" w:rsidR="00AB151C" w:rsidRDefault="00AB151C"/>
  </w:footnote>
  <w:footnote w:type="continuationSeparator" w:id="0">
    <w:p w14:paraId="1B25CFFB" w14:textId="77777777" w:rsidR="00AB151C" w:rsidRDefault="00AB151C">
      <w:r>
        <w:continuationSeparator/>
      </w:r>
    </w:p>
    <w:p w14:paraId="14A881DD" w14:textId="77777777" w:rsidR="00AB151C" w:rsidRDefault="00AB151C"/>
    <w:p w14:paraId="1F8ABF2C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D363D" w14:textId="77777777" w:rsidR="00DA328D" w:rsidRDefault="00DA328D"/>
  <w:p w14:paraId="55B68EE3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A601" w14:textId="77777777" w:rsidR="00DA328D" w:rsidRDefault="00DA328D">
    <w:pPr>
      <w:pStyle w:val="Kopfzeile"/>
    </w:pPr>
    <w:r>
      <w:t>211 EU</w:t>
    </w:r>
  </w:p>
  <w:p w14:paraId="7F73741D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6172878">
    <w:abstractNumId w:val="1"/>
  </w:num>
  <w:num w:numId="2" w16cid:durableId="1426615805">
    <w:abstractNumId w:val="6"/>
  </w:num>
  <w:num w:numId="3" w16cid:durableId="1068917927">
    <w:abstractNumId w:val="8"/>
  </w:num>
  <w:num w:numId="4" w16cid:durableId="1745759398">
    <w:abstractNumId w:val="20"/>
  </w:num>
  <w:num w:numId="5" w16cid:durableId="1584142644">
    <w:abstractNumId w:val="11"/>
  </w:num>
  <w:num w:numId="6" w16cid:durableId="1544293837">
    <w:abstractNumId w:val="3"/>
  </w:num>
  <w:num w:numId="7" w16cid:durableId="1977950062">
    <w:abstractNumId w:val="15"/>
  </w:num>
  <w:num w:numId="8" w16cid:durableId="651786674">
    <w:abstractNumId w:val="10"/>
  </w:num>
  <w:num w:numId="9" w16cid:durableId="849760865">
    <w:abstractNumId w:val="19"/>
  </w:num>
  <w:num w:numId="10" w16cid:durableId="1774980810">
    <w:abstractNumId w:val="5"/>
  </w:num>
  <w:num w:numId="11" w16cid:durableId="1477260360">
    <w:abstractNumId w:val="14"/>
  </w:num>
  <w:num w:numId="12" w16cid:durableId="1218592016">
    <w:abstractNumId w:val="14"/>
  </w:num>
  <w:num w:numId="13" w16cid:durableId="130558075">
    <w:abstractNumId w:val="14"/>
  </w:num>
  <w:num w:numId="14" w16cid:durableId="1811705715">
    <w:abstractNumId w:val="14"/>
  </w:num>
  <w:num w:numId="15" w16cid:durableId="383873510">
    <w:abstractNumId w:val="14"/>
  </w:num>
  <w:num w:numId="16" w16cid:durableId="1722514843">
    <w:abstractNumId w:val="2"/>
  </w:num>
  <w:num w:numId="17" w16cid:durableId="1986353529">
    <w:abstractNumId w:val="2"/>
  </w:num>
  <w:num w:numId="18" w16cid:durableId="2089501704">
    <w:abstractNumId w:val="16"/>
  </w:num>
  <w:num w:numId="19" w16cid:durableId="1548909091">
    <w:abstractNumId w:val="0"/>
  </w:num>
  <w:num w:numId="20" w16cid:durableId="1687364291">
    <w:abstractNumId w:val="9"/>
  </w:num>
  <w:num w:numId="21" w16cid:durableId="690231221">
    <w:abstractNumId w:val="13"/>
  </w:num>
  <w:num w:numId="22" w16cid:durableId="1288926372">
    <w:abstractNumId w:val="7"/>
  </w:num>
  <w:num w:numId="23" w16cid:durableId="1122260789">
    <w:abstractNumId w:val="17"/>
  </w:num>
  <w:num w:numId="24" w16cid:durableId="584657534">
    <w:abstractNumId w:val="4"/>
  </w:num>
  <w:num w:numId="25" w16cid:durableId="789785999">
    <w:abstractNumId w:val="18"/>
  </w:num>
  <w:num w:numId="26" w16cid:durableId="20356434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7859"/>
    <w:rsid w:val="0005548F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72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49FC"/>
    <w:rsid w:val="00400CB4"/>
    <w:rsid w:val="00407E12"/>
    <w:rsid w:val="00424038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75EC"/>
    <w:rsid w:val="004C2150"/>
    <w:rsid w:val="004C290D"/>
    <w:rsid w:val="004C5609"/>
    <w:rsid w:val="004E3711"/>
    <w:rsid w:val="004F30D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3695"/>
    <w:rsid w:val="005640FF"/>
    <w:rsid w:val="005712F2"/>
    <w:rsid w:val="00573601"/>
    <w:rsid w:val="00576C66"/>
    <w:rsid w:val="00586235"/>
    <w:rsid w:val="00586548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3A3F"/>
    <w:rsid w:val="00AB151C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4257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192D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B46"/>
    <w:rsid w:val="00D61E68"/>
    <w:rsid w:val="00D636FE"/>
    <w:rsid w:val="00D71FCB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951D2"/>
    <w:rsid w:val="00EA0F34"/>
    <w:rsid w:val="00EA49E8"/>
    <w:rsid w:val="00EA4C0B"/>
    <w:rsid w:val="00EA5035"/>
    <w:rsid w:val="00EB60A5"/>
    <w:rsid w:val="00EC1E80"/>
    <w:rsid w:val="00EC5E12"/>
    <w:rsid w:val="00EC7AED"/>
    <w:rsid w:val="00ED265F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166CD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7542"/>
    <w:rsid w:val="00F7794E"/>
    <w:rsid w:val="00F812ED"/>
    <w:rsid w:val="00F828A1"/>
    <w:rsid w:val="00F83B4C"/>
    <w:rsid w:val="00F848B2"/>
    <w:rsid w:val="00F92CF7"/>
    <w:rsid w:val="00F93005"/>
    <w:rsid w:val="00F96426"/>
    <w:rsid w:val="00FA0151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DB8D7B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1078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Jansen, T.</cp:lastModifiedBy>
  <cp:revision>16</cp:revision>
  <cp:lastPrinted>2016-02-18T07:34:00Z</cp:lastPrinted>
  <dcterms:created xsi:type="dcterms:W3CDTF">2019-04-29T13:22:00Z</dcterms:created>
  <dcterms:modified xsi:type="dcterms:W3CDTF">2026-05-07T10:37:00Z</dcterms:modified>
</cp:coreProperties>
</file>